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D10" w:rsidRDefault="00F84D10" w:rsidP="0070610C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F84D10" w:rsidRPr="00DE6717" w:rsidRDefault="00F84D10" w:rsidP="0070610C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F84D10" w:rsidRPr="00C64428" w:rsidRDefault="00F84D10" w:rsidP="0070610C">
      <w:pPr>
        <w:pStyle w:val="Subtitle"/>
        <w:spacing w:before="120"/>
        <w:rPr>
          <w:rFonts w:ascii="Times New Roman" w:hAnsi="Times New Roman" w:cs="Times New Roman"/>
          <w:b/>
          <w:bCs/>
          <w:spacing w:val="40"/>
        </w:rPr>
      </w:pPr>
      <w:r w:rsidRPr="00C64428">
        <w:rPr>
          <w:rFonts w:ascii="Times New Roman" w:hAnsi="Times New Roman" w:cs="Times New Roman"/>
          <w:b/>
          <w:bCs/>
          <w:spacing w:val="40"/>
        </w:rPr>
        <w:t>РАСПОРЯЖЕНИЕ</w:t>
      </w:r>
    </w:p>
    <w:p w:rsidR="00F84D10" w:rsidRDefault="00F84D10" w:rsidP="00D363BB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F84D10" w:rsidRPr="00E76BEB" w:rsidRDefault="00F84D10" w:rsidP="00D363BB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F84D10" w:rsidRPr="006E2C53" w:rsidRDefault="00F84D10" w:rsidP="00D363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28.12.2022  № 784-р</w:t>
      </w:r>
    </w:p>
    <w:p w:rsidR="00F84D10" w:rsidRPr="00C64428" w:rsidRDefault="00F84D10" w:rsidP="00D363BB">
      <w:pPr>
        <w:rPr>
          <w:rFonts w:ascii="Times New Roman" w:hAnsi="Times New Roman" w:cs="Times New Roman"/>
          <w:sz w:val="28"/>
          <w:szCs w:val="28"/>
        </w:rPr>
      </w:pPr>
      <w:r w:rsidRPr="00C64428">
        <w:rPr>
          <w:rFonts w:ascii="Times New Roman" w:hAnsi="Times New Roman" w:cs="Times New Roman"/>
          <w:sz w:val="28"/>
          <w:szCs w:val="28"/>
        </w:rPr>
        <w:t>г. Унеча, Брянской области</w:t>
      </w:r>
    </w:p>
    <w:tbl>
      <w:tblPr>
        <w:tblW w:w="0" w:type="auto"/>
        <w:tblInd w:w="-106" w:type="dxa"/>
        <w:tblLook w:val="00A0"/>
      </w:tblPr>
      <w:tblGrid>
        <w:gridCol w:w="5637"/>
      </w:tblGrid>
      <w:tr w:rsidR="00F84D10" w:rsidRPr="00C64428">
        <w:tc>
          <w:tcPr>
            <w:tcW w:w="5637" w:type="dxa"/>
          </w:tcPr>
          <w:p w:rsidR="00F84D10" w:rsidRPr="00667E37" w:rsidRDefault="00F84D10" w:rsidP="00667E37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67E3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Об утверждении плана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667E3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по осуществлению ведомственного контроля за соблюдением трудового законодательства и иных нормативных правовых актов, содержащих нормы трудового права в учреждениях, подведомственных администрации Унечского района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667E3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на 202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</w:t>
            </w:r>
            <w:r w:rsidRPr="00667E3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год</w:t>
            </w:r>
          </w:p>
          <w:p w:rsidR="00F84D10" w:rsidRPr="00C64428" w:rsidRDefault="00F84D10" w:rsidP="00486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4D10" w:rsidRDefault="00F84D10" w:rsidP="00D363BB">
      <w:pPr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84D10" w:rsidRPr="0070610C" w:rsidRDefault="00F84D10" w:rsidP="00D363BB">
      <w:pPr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84D10" w:rsidRPr="00667E37" w:rsidRDefault="00F84D10" w:rsidP="00667E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7E37">
        <w:rPr>
          <w:rFonts w:ascii="Times New Roman" w:hAnsi="Times New Roman" w:cs="Times New Roman"/>
          <w:color w:val="000000"/>
          <w:sz w:val="24"/>
          <w:szCs w:val="24"/>
        </w:rPr>
        <w:t>В соответствии с постановлением администрации Унечского района от 22.12.2020№ 458 «Об утверждении положения по осуществлению ведомственного контроля за соблюдением трудового законодательства и иных нормативных актов, содержащих нормы трудового права вучреждениях, подведомственных администрации Унечского района»,</w:t>
      </w:r>
    </w:p>
    <w:p w:rsidR="00F84D10" w:rsidRPr="0048655E" w:rsidRDefault="00F84D10" w:rsidP="0048655E">
      <w:pPr>
        <w:pStyle w:val="NormalWeb"/>
        <w:spacing w:before="0" w:beforeAutospacing="0" w:after="0" w:afterAutospacing="0"/>
        <w:ind w:firstLine="709"/>
        <w:jc w:val="both"/>
      </w:pPr>
    </w:p>
    <w:p w:rsidR="00F84D10" w:rsidRPr="009666A8" w:rsidRDefault="00F84D10" w:rsidP="009666A8">
      <w:pPr>
        <w:pStyle w:val="ListParagraph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7E37">
        <w:rPr>
          <w:rFonts w:ascii="Times New Roman" w:hAnsi="Times New Roman" w:cs="Times New Roman"/>
          <w:sz w:val="24"/>
          <w:szCs w:val="24"/>
        </w:rPr>
        <w:t xml:space="preserve">1.Утвердить прилагаемый план по осуществлению ведомственного контроля за соблюдением трудового законодательства </w:t>
      </w:r>
      <w:r w:rsidRPr="007B2516">
        <w:rPr>
          <w:rFonts w:ascii="Times New Roman" w:hAnsi="Times New Roman" w:cs="Times New Roman"/>
          <w:sz w:val="24"/>
          <w:szCs w:val="24"/>
        </w:rPr>
        <w:t>и иных нормативных правовых актов, содержащих нормы трудового права в учреждениях, подведомственных администрации Унечского района</w:t>
      </w:r>
      <w:r w:rsidRPr="009666A8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666A8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F84D10" w:rsidRPr="0048655E" w:rsidRDefault="00F84D10" w:rsidP="0048655E">
      <w:pPr>
        <w:pStyle w:val="ListParagraph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55E">
        <w:rPr>
          <w:rFonts w:ascii="Times New Roman" w:hAnsi="Times New Roman" w:cs="Times New Roman"/>
          <w:sz w:val="24"/>
          <w:szCs w:val="24"/>
        </w:rPr>
        <w:t>2. Контроль за исполнением настоящего распоряжения возложить на заместителя главы администрации района Волкович И.М.</w:t>
      </w:r>
    </w:p>
    <w:p w:rsidR="00F84D10" w:rsidRPr="0048655E" w:rsidRDefault="00F84D10" w:rsidP="0048655E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55E">
        <w:rPr>
          <w:rFonts w:ascii="Times New Roman" w:hAnsi="Times New Roman" w:cs="Times New Roman"/>
          <w:sz w:val="24"/>
          <w:szCs w:val="24"/>
        </w:rPr>
        <w:t>3. Настоящее распоряжение разместить на официальном сайте администрации Унечского района в сети Интернет.</w:t>
      </w:r>
    </w:p>
    <w:p w:rsidR="00F84D10" w:rsidRPr="0048655E" w:rsidRDefault="00F84D10" w:rsidP="0048655E">
      <w:pPr>
        <w:tabs>
          <w:tab w:val="left" w:pos="0"/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84D10" w:rsidRPr="0048655E" w:rsidRDefault="00F84D10" w:rsidP="0048655E">
      <w:pPr>
        <w:tabs>
          <w:tab w:val="left" w:pos="0"/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84D10" w:rsidRPr="0048655E" w:rsidRDefault="00F84D10" w:rsidP="0048655E">
      <w:pPr>
        <w:tabs>
          <w:tab w:val="left" w:pos="0"/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84D10" w:rsidRPr="00C64428" w:rsidRDefault="00F84D10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428">
        <w:rPr>
          <w:rFonts w:ascii="Times New Roman" w:hAnsi="Times New Roman" w:cs="Times New Roman"/>
          <w:sz w:val="24"/>
          <w:szCs w:val="24"/>
        </w:rPr>
        <w:t>Глава администрации района                                                                      А.М. Кусков</w:t>
      </w:r>
    </w:p>
    <w:p w:rsidR="00F84D10" w:rsidRDefault="00F84D10" w:rsidP="003D7E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4D10" w:rsidRDefault="00F84D10" w:rsidP="003D7E08"/>
    <w:p w:rsidR="00F84D10" w:rsidRDefault="00F84D10" w:rsidP="003D7E08"/>
    <w:p w:rsidR="00F84D10" w:rsidRDefault="00F84D10" w:rsidP="003D7E08"/>
    <w:p w:rsidR="00F84D10" w:rsidRDefault="00F84D10" w:rsidP="003D7E08"/>
    <w:p w:rsidR="00F84D10" w:rsidRDefault="00F84D10" w:rsidP="003D7E08"/>
    <w:p w:rsidR="00F84D10" w:rsidRDefault="00F84D10" w:rsidP="00A530E7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  <w:r w:rsidRPr="00A530E7">
        <w:rPr>
          <w:rFonts w:ascii="Times New Roman" w:hAnsi="Times New Roman" w:cs="Times New Roman"/>
          <w:sz w:val="24"/>
          <w:szCs w:val="24"/>
        </w:rPr>
        <w:t>Приложение</w:t>
      </w:r>
    </w:p>
    <w:p w:rsidR="00F84D10" w:rsidRDefault="00F84D10" w:rsidP="00A530E7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  <w:r w:rsidRPr="00A530E7">
        <w:rPr>
          <w:rFonts w:ascii="Times New Roman" w:hAnsi="Times New Roman" w:cs="Times New Roman"/>
          <w:sz w:val="24"/>
          <w:szCs w:val="24"/>
        </w:rPr>
        <w:t>к распоряжению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A530E7">
        <w:rPr>
          <w:rFonts w:ascii="Times New Roman" w:hAnsi="Times New Roman" w:cs="Times New Roman"/>
          <w:sz w:val="24"/>
          <w:szCs w:val="24"/>
        </w:rPr>
        <w:t>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30E7">
        <w:rPr>
          <w:rFonts w:ascii="Times New Roman" w:hAnsi="Times New Roman" w:cs="Times New Roman"/>
          <w:sz w:val="24"/>
          <w:szCs w:val="24"/>
        </w:rPr>
        <w:t>Унечского района</w:t>
      </w:r>
    </w:p>
    <w:p w:rsidR="00F84D10" w:rsidRPr="00A530E7" w:rsidRDefault="00F84D10" w:rsidP="00A530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A530E7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28.12.</w:t>
      </w:r>
      <w:r w:rsidRPr="00A530E7">
        <w:rPr>
          <w:rFonts w:ascii="Times New Roman" w:hAnsi="Times New Roman" w:cs="Times New Roman"/>
          <w:sz w:val="24"/>
          <w:szCs w:val="24"/>
        </w:rPr>
        <w:t>2022 г. №</w:t>
      </w:r>
      <w:r>
        <w:rPr>
          <w:rFonts w:ascii="Times New Roman" w:hAnsi="Times New Roman" w:cs="Times New Roman"/>
          <w:sz w:val="24"/>
          <w:szCs w:val="24"/>
        </w:rPr>
        <w:t xml:space="preserve"> 784-р</w:t>
      </w:r>
    </w:p>
    <w:p w:rsidR="00F84D10" w:rsidRPr="00A530E7" w:rsidRDefault="00F84D10" w:rsidP="003D7E08">
      <w:pPr>
        <w:widowControl w:val="0"/>
        <w:spacing w:after="0" w:line="259" w:lineRule="exact"/>
        <w:ind w:left="4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84D10" w:rsidRDefault="00F84D10" w:rsidP="003D7E08">
      <w:pPr>
        <w:widowControl w:val="0"/>
        <w:spacing w:after="0" w:line="259" w:lineRule="exact"/>
        <w:ind w:left="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84D10" w:rsidRDefault="00F84D10" w:rsidP="003D7E08">
      <w:pPr>
        <w:widowControl w:val="0"/>
        <w:spacing w:after="0" w:line="259" w:lineRule="exact"/>
        <w:ind w:left="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84D10" w:rsidRPr="003D7E08" w:rsidRDefault="00F84D10" w:rsidP="003D7E08">
      <w:pPr>
        <w:widowControl w:val="0"/>
        <w:spacing w:after="0" w:line="259" w:lineRule="exact"/>
        <w:ind w:left="4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D7E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</w:t>
      </w:r>
    </w:p>
    <w:p w:rsidR="00F84D10" w:rsidRPr="003D7E08" w:rsidRDefault="00F84D10" w:rsidP="003D7E08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D7E08">
        <w:rPr>
          <w:rFonts w:ascii="Times New Roman" w:hAnsi="Times New Roman" w:cs="Times New Roman"/>
          <w:sz w:val="24"/>
          <w:szCs w:val="24"/>
        </w:rPr>
        <w:t>по осуществлению ведомственного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7E08">
        <w:rPr>
          <w:rFonts w:ascii="Times New Roman" w:hAnsi="Times New Roman" w:cs="Times New Roman"/>
          <w:sz w:val="24"/>
          <w:szCs w:val="24"/>
        </w:rPr>
        <w:t>контроля за соблюдением трудового законодательства и иных нормативных правовых актов, содержащих нормы трудового права в учреждениях, подведомственных администрации Унечского района</w:t>
      </w:r>
    </w:p>
    <w:p w:rsidR="00F84D10" w:rsidRPr="003D7E08" w:rsidRDefault="00F84D10" w:rsidP="003D7E08">
      <w:pPr>
        <w:widowControl w:val="0"/>
        <w:tabs>
          <w:tab w:val="left" w:leader="underscore" w:pos="6530"/>
          <w:tab w:val="left" w:leader="underscore" w:pos="798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D7E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Pr="003D7E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F84D10" w:rsidRPr="00020EB5" w:rsidRDefault="00F84D10" w:rsidP="003D7E08">
      <w:pPr>
        <w:widowControl w:val="0"/>
        <w:tabs>
          <w:tab w:val="left" w:leader="underscore" w:pos="6530"/>
          <w:tab w:val="left" w:leader="underscore" w:pos="7988"/>
        </w:tabs>
        <w:spacing w:after="0" w:line="240" w:lineRule="auto"/>
        <w:ind w:left="658" w:hanging="658"/>
        <w:rPr>
          <w:rFonts w:ascii="Times New Roman" w:hAnsi="Times New Roman" w:cs="Times New Roman"/>
          <w:color w:val="000000"/>
          <w:sz w:val="24"/>
          <w:szCs w:val="24"/>
        </w:rPr>
      </w:pPr>
    </w:p>
    <w:p w:rsidR="00F84D10" w:rsidRPr="00020EB5" w:rsidRDefault="00F84D10" w:rsidP="003D7E08">
      <w:pPr>
        <w:widowControl w:val="0"/>
        <w:tabs>
          <w:tab w:val="left" w:leader="underscore" w:pos="6530"/>
          <w:tab w:val="left" w:leader="underscore" w:pos="7988"/>
        </w:tabs>
        <w:spacing w:after="0" w:line="240" w:lineRule="auto"/>
        <w:ind w:left="658" w:hanging="658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Overlap w:val="never"/>
        <w:tblW w:w="10080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441"/>
        <w:gridCol w:w="1985"/>
        <w:gridCol w:w="1701"/>
        <w:gridCol w:w="1843"/>
        <w:gridCol w:w="993"/>
        <w:gridCol w:w="1275"/>
        <w:gridCol w:w="1842"/>
      </w:tblGrid>
      <w:tr w:rsidR="00F84D10" w:rsidRPr="009A2950">
        <w:trPr>
          <w:trHeight w:hRule="exact" w:val="2178"/>
        </w:trPr>
        <w:tc>
          <w:tcPr>
            <w:tcW w:w="441" w:type="dxa"/>
            <w:shd w:val="clear" w:color="auto" w:fill="FFFFFF"/>
          </w:tcPr>
          <w:p w:rsidR="00F84D10" w:rsidRPr="009A2950" w:rsidRDefault="00F84D10" w:rsidP="00FC40AE">
            <w:pPr>
              <w:widowControl w:val="0"/>
              <w:spacing w:after="0" w:line="240" w:lineRule="auto"/>
              <w:ind w:left="171" w:hanging="4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9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985" w:type="dxa"/>
            <w:shd w:val="clear" w:color="auto" w:fill="FFFFFF"/>
          </w:tcPr>
          <w:p w:rsidR="00F84D10" w:rsidRPr="009A2950" w:rsidRDefault="00F84D10" w:rsidP="00FC40AE">
            <w:pPr>
              <w:widowControl w:val="0"/>
              <w:spacing w:after="0" w:line="240" w:lineRule="auto"/>
              <w:ind w:left="125" w:right="13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950">
              <w:rPr>
                <w:rFonts w:ascii="Times New Roman" w:hAnsi="Times New Roman" w:cs="Times New Roman"/>
                <w:sz w:val="20"/>
                <w:szCs w:val="20"/>
              </w:rPr>
              <w:t>Наименование подведомственного учреждения, в отношении которых планируется проведение проверки</w:t>
            </w:r>
          </w:p>
        </w:tc>
        <w:tc>
          <w:tcPr>
            <w:tcW w:w="1701" w:type="dxa"/>
            <w:shd w:val="clear" w:color="auto" w:fill="FFFFFF"/>
          </w:tcPr>
          <w:p w:rsidR="00F84D10" w:rsidRPr="009A2950" w:rsidRDefault="00F84D10" w:rsidP="00FC40AE">
            <w:pPr>
              <w:widowControl w:val="0"/>
              <w:spacing w:after="0" w:line="240" w:lineRule="auto"/>
              <w:ind w:left="125" w:right="13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9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Адрес/</w:t>
            </w:r>
          </w:p>
          <w:p w:rsidR="00F84D10" w:rsidRPr="009A2950" w:rsidRDefault="00F84D10" w:rsidP="00FC40AE">
            <w:pPr>
              <w:widowControl w:val="0"/>
              <w:spacing w:after="0" w:line="240" w:lineRule="auto"/>
              <w:ind w:left="125" w:right="13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9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местонахождение подведомственного учреждения</w:t>
            </w:r>
          </w:p>
        </w:tc>
        <w:tc>
          <w:tcPr>
            <w:tcW w:w="1843" w:type="dxa"/>
            <w:shd w:val="clear" w:color="auto" w:fill="FFFFFF"/>
          </w:tcPr>
          <w:p w:rsidR="00F84D10" w:rsidRPr="009A2950" w:rsidRDefault="00F84D10" w:rsidP="00FC40AE">
            <w:pPr>
              <w:widowControl w:val="0"/>
              <w:spacing w:after="0" w:line="240" w:lineRule="auto"/>
              <w:ind w:left="28" w:right="14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9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 ведомственного контроля</w:t>
            </w:r>
          </w:p>
        </w:tc>
        <w:tc>
          <w:tcPr>
            <w:tcW w:w="993" w:type="dxa"/>
            <w:shd w:val="clear" w:color="auto" w:fill="FFFFFF"/>
          </w:tcPr>
          <w:p w:rsidR="00F84D10" w:rsidRDefault="00F84D10" w:rsidP="00FC40AE">
            <w:pPr>
              <w:widowControl w:val="0"/>
              <w:spacing w:after="0" w:line="240" w:lineRule="auto"/>
              <w:ind w:left="13" w:right="17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9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</w:t>
            </w:r>
          </w:p>
          <w:p w:rsidR="00F84D10" w:rsidRPr="009A2950" w:rsidRDefault="00F84D10" w:rsidP="00FC40AE">
            <w:pPr>
              <w:widowControl w:val="0"/>
              <w:spacing w:after="0" w:line="240" w:lineRule="auto"/>
              <w:ind w:left="13" w:right="17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9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ряемый период (год)</w:t>
            </w:r>
          </w:p>
        </w:tc>
        <w:tc>
          <w:tcPr>
            <w:tcW w:w="1275" w:type="dxa"/>
            <w:shd w:val="clear" w:color="auto" w:fill="FFFFFF"/>
          </w:tcPr>
          <w:p w:rsidR="00F84D10" w:rsidRPr="009A2950" w:rsidRDefault="00F84D10" w:rsidP="00FC40AE">
            <w:pPr>
              <w:widowControl w:val="0"/>
              <w:spacing w:after="0" w:line="240" w:lineRule="auto"/>
              <w:ind w:right="7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9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 начала проведения проверки (указывается календарный месяц)</w:t>
            </w:r>
          </w:p>
        </w:tc>
        <w:tc>
          <w:tcPr>
            <w:tcW w:w="1842" w:type="dxa"/>
            <w:shd w:val="clear" w:color="auto" w:fill="FFFFFF"/>
          </w:tcPr>
          <w:p w:rsidR="00F84D10" w:rsidRPr="009A2950" w:rsidRDefault="00F84D10" w:rsidP="00FC40AE">
            <w:pPr>
              <w:widowControl w:val="0"/>
              <w:spacing w:after="0" w:line="240" w:lineRule="auto"/>
              <w:ind w:right="7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9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уполномоченного органа, осуществляющего ведомственный контроль</w:t>
            </w:r>
          </w:p>
        </w:tc>
      </w:tr>
      <w:tr w:rsidR="00F84D10" w:rsidRPr="00091225">
        <w:trPr>
          <w:trHeight w:hRule="exact" w:val="3685"/>
        </w:trPr>
        <w:tc>
          <w:tcPr>
            <w:tcW w:w="441" w:type="dxa"/>
            <w:shd w:val="clear" w:color="auto" w:fill="FFFFFF"/>
          </w:tcPr>
          <w:p w:rsidR="00F84D10" w:rsidRPr="00091225" w:rsidRDefault="00F84D10" w:rsidP="00FC40A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FFFFFF"/>
          </w:tcPr>
          <w:p w:rsidR="00F84D10" w:rsidRPr="00091225" w:rsidRDefault="00F84D10" w:rsidP="00FC40A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СОШ №1 города Унеча</w:t>
            </w:r>
          </w:p>
        </w:tc>
        <w:tc>
          <w:tcPr>
            <w:tcW w:w="1701" w:type="dxa"/>
            <w:shd w:val="clear" w:color="auto" w:fill="FFFFFF"/>
          </w:tcPr>
          <w:p w:rsidR="00F84D10" w:rsidRPr="009A2950" w:rsidRDefault="00F84D10" w:rsidP="009A29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950">
              <w:rPr>
                <w:rFonts w:ascii="Times New Roman" w:hAnsi="Times New Roman" w:cs="Times New Roman"/>
                <w:sz w:val="24"/>
                <w:szCs w:val="24"/>
              </w:rPr>
              <w:t>Россия, Брянская область, г.Унеча, ул. Володарского,</w:t>
            </w:r>
            <w:bookmarkStart w:id="0" w:name="_GoBack"/>
            <w:bookmarkEnd w:id="0"/>
            <w:r w:rsidRPr="009A2950">
              <w:rPr>
                <w:rFonts w:ascii="Times New Roman" w:hAnsi="Times New Roman" w:cs="Times New Roman"/>
                <w:sz w:val="24"/>
                <w:szCs w:val="24"/>
              </w:rPr>
              <w:t>д.113</w:t>
            </w:r>
          </w:p>
        </w:tc>
        <w:tc>
          <w:tcPr>
            <w:tcW w:w="1843" w:type="dxa"/>
            <w:shd w:val="clear" w:color="auto" w:fill="FFFFFF"/>
          </w:tcPr>
          <w:p w:rsidR="00F84D10" w:rsidRPr="00545379" w:rsidRDefault="00F84D10" w:rsidP="009A29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5379">
              <w:rPr>
                <w:rFonts w:ascii="Times New Roman" w:hAnsi="Times New Roman" w:cs="Times New Roman"/>
                <w:sz w:val="24"/>
                <w:szCs w:val="24"/>
              </w:rPr>
              <w:t>онтроль соблюдения работодателями и работниками подведомственных учреждений требований трудового законодательства (в том числе в сфере охраны труда), а также нормативных правовых актов органа местного самоуправления по соблюдению трудового законодательства</w:t>
            </w:r>
          </w:p>
        </w:tc>
        <w:tc>
          <w:tcPr>
            <w:tcW w:w="993" w:type="dxa"/>
            <w:shd w:val="clear" w:color="auto" w:fill="FFFFFF"/>
          </w:tcPr>
          <w:p w:rsidR="00F84D10" w:rsidRPr="00091225" w:rsidRDefault="00F84D10" w:rsidP="009A29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2021 -2022</w:t>
            </w:r>
          </w:p>
        </w:tc>
        <w:tc>
          <w:tcPr>
            <w:tcW w:w="1275" w:type="dxa"/>
            <w:shd w:val="clear" w:color="auto" w:fill="FFFFFF"/>
          </w:tcPr>
          <w:p w:rsidR="00F84D10" w:rsidRPr="00091225" w:rsidRDefault="00F84D10" w:rsidP="00FC40AE">
            <w:pPr>
              <w:widowControl w:val="0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1842" w:type="dxa"/>
            <w:shd w:val="clear" w:color="auto" w:fill="FFFFFF"/>
          </w:tcPr>
          <w:p w:rsidR="00F84D10" w:rsidRPr="00091225" w:rsidRDefault="00F84D10" w:rsidP="009A2950">
            <w:pPr>
              <w:widowControl w:val="0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Сектор по экономическому развитию</w:t>
            </w:r>
          </w:p>
        </w:tc>
      </w:tr>
    </w:tbl>
    <w:p w:rsidR="00F84D10" w:rsidRDefault="00F84D10" w:rsidP="003D7E0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F84D10" w:rsidSect="00E60DDA">
      <w:headerReference w:type="default" r:id="rId7"/>
      <w:pgSz w:w="11906" w:h="16838"/>
      <w:pgMar w:top="1135" w:right="849" w:bottom="993" w:left="1134" w:header="36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D10" w:rsidRDefault="00F84D10">
      <w:r>
        <w:separator/>
      </w:r>
    </w:p>
  </w:endnote>
  <w:endnote w:type="continuationSeparator" w:id="1">
    <w:p w:rsidR="00F84D10" w:rsidRDefault="00F84D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D10" w:rsidRDefault="00F84D10">
      <w:r>
        <w:separator/>
      </w:r>
    </w:p>
  </w:footnote>
  <w:footnote w:type="continuationSeparator" w:id="1">
    <w:p w:rsidR="00F84D10" w:rsidRDefault="00F84D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D10" w:rsidRPr="00E60DDA" w:rsidRDefault="00F84D10" w:rsidP="00E60DDA">
    <w:pPr>
      <w:pStyle w:val="Header"/>
      <w:framePr w:h="318" w:hRule="exact" w:wrap="auto" w:vAnchor="text" w:hAnchor="margin" w:xAlign="center" w:y="1"/>
      <w:rPr>
        <w:rStyle w:val="PageNumber"/>
        <w:rFonts w:ascii="Times New Roman" w:hAnsi="Times New Roman" w:cs="Times New Roman"/>
        <w:sz w:val="24"/>
        <w:szCs w:val="24"/>
      </w:rPr>
    </w:pPr>
    <w:r w:rsidRPr="00E60DDA">
      <w:rPr>
        <w:rStyle w:val="PageNumber"/>
        <w:rFonts w:ascii="Times New Roman" w:hAnsi="Times New Roman" w:cs="Times New Roman"/>
        <w:sz w:val="24"/>
        <w:szCs w:val="24"/>
      </w:rPr>
      <w:fldChar w:fldCharType="begin"/>
    </w:r>
    <w:r w:rsidRPr="00E60DDA">
      <w:rPr>
        <w:rStyle w:val="PageNumber"/>
        <w:rFonts w:ascii="Times New Roman" w:hAnsi="Times New Roman" w:cs="Times New Roman"/>
        <w:sz w:val="24"/>
        <w:szCs w:val="24"/>
      </w:rPr>
      <w:instrText xml:space="preserve">PAGE  </w:instrText>
    </w:r>
    <w:r w:rsidRPr="00E60DDA">
      <w:rPr>
        <w:rStyle w:val="PageNumber"/>
        <w:rFonts w:ascii="Times New Roman" w:hAnsi="Times New Roman" w:cs="Times New Roman"/>
        <w:sz w:val="24"/>
        <w:szCs w:val="24"/>
      </w:rPr>
      <w:fldChar w:fldCharType="separate"/>
    </w:r>
    <w:r>
      <w:rPr>
        <w:rStyle w:val="PageNumber"/>
        <w:rFonts w:ascii="Times New Roman" w:hAnsi="Times New Roman" w:cs="Times New Roman"/>
        <w:noProof/>
        <w:sz w:val="24"/>
        <w:szCs w:val="24"/>
      </w:rPr>
      <w:t>2</w:t>
    </w:r>
    <w:r w:rsidRPr="00E60DDA">
      <w:rPr>
        <w:rStyle w:val="PageNumber"/>
        <w:rFonts w:ascii="Times New Roman" w:hAnsi="Times New Roman" w:cs="Times New Roman"/>
        <w:sz w:val="24"/>
        <w:szCs w:val="24"/>
      </w:rPr>
      <w:fldChar w:fldCharType="end"/>
    </w:r>
  </w:p>
  <w:p w:rsidR="00F84D10" w:rsidRDefault="00F84D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7CB1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CFE88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A6EEB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B786C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FC6C3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82BE1D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9E8AA7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5E58B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E8685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5468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8735DA8"/>
    <w:multiLevelType w:val="hybridMultilevel"/>
    <w:tmpl w:val="7646F5EA"/>
    <w:lvl w:ilvl="0" w:tplc="4DEA5F46">
      <w:start w:val="4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6352"/>
    <w:rsid w:val="00002210"/>
    <w:rsid w:val="00020EB5"/>
    <w:rsid w:val="0002646E"/>
    <w:rsid w:val="00041054"/>
    <w:rsid w:val="0005172E"/>
    <w:rsid w:val="00077D59"/>
    <w:rsid w:val="000843BF"/>
    <w:rsid w:val="00085CA4"/>
    <w:rsid w:val="00091225"/>
    <w:rsid w:val="000933FA"/>
    <w:rsid w:val="00096755"/>
    <w:rsid w:val="00185550"/>
    <w:rsid w:val="00185CF2"/>
    <w:rsid w:val="001B1261"/>
    <w:rsid w:val="001E1117"/>
    <w:rsid w:val="002052CC"/>
    <w:rsid w:val="002345D9"/>
    <w:rsid w:val="00246032"/>
    <w:rsid w:val="002B1326"/>
    <w:rsid w:val="002C6D77"/>
    <w:rsid w:val="002D3316"/>
    <w:rsid w:val="00315E76"/>
    <w:rsid w:val="00354EA6"/>
    <w:rsid w:val="00370D30"/>
    <w:rsid w:val="00372681"/>
    <w:rsid w:val="0039485E"/>
    <w:rsid w:val="003A35D1"/>
    <w:rsid w:val="003A5F7E"/>
    <w:rsid w:val="003D09E5"/>
    <w:rsid w:val="003D7E08"/>
    <w:rsid w:val="003E36D9"/>
    <w:rsid w:val="003E4F51"/>
    <w:rsid w:val="00405DFC"/>
    <w:rsid w:val="00407230"/>
    <w:rsid w:val="00407F03"/>
    <w:rsid w:val="00422AD9"/>
    <w:rsid w:val="004309E9"/>
    <w:rsid w:val="00452629"/>
    <w:rsid w:val="00472B46"/>
    <w:rsid w:val="00481F98"/>
    <w:rsid w:val="0048655E"/>
    <w:rsid w:val="00495C6B"/>
    <w:rsid w:val="004971C0"/>
    <w:rsid w:val="004A0663"/>
    <w:rsid w:val="004A3877"/>
    <w:rsid w:val="004B2D3D"/>
    <w:rsid w:val="004C0454"/>
    <w:rsid w:val="004C5371"/>
    <w:rsid w:val="004E4331"/>
    <w:rsid w:val="004E5BB9"/>
    <w:rsid w:val="00513500"/>
    <w:rsid w:val="00515834"/>
    <w:rsid w:val="00517900"/>
    <w:rsid w:val="00520BD3"/>
    <w:rsid w:val="0052216B"/>
    <w:rsid w:val="0052509D"/>
    <w:rsid w:val="005406FD"/>
    <w:rsid w:val="00545379"/>
    <w:rsid w:val="00553E72"/>
    <w:rsid w:val="0055738E"/>
    <w:rsid w:val="005821B2"/>
    <w:rsid w:val="00583151"/>
    <w:rsid w:val="00585739"/>
    <w:rsid w:val="005869C1"/>
    <w:rsid w:val="005953F3"/>
    <w:rsid w:val="005A06E6"/>
    <w:rsid w:val="005A26E2"/>
    <w:rsid w:val="005A7C0C"/>
    <w:rsid w:val="005E06AF"/>
    <w:rsid w:val="005E0DED"/>
    <w:rsid w:val="005F5176"/>
    <w:rsid w:val="005F6406"/>
    <w:rsid w:val="00605F77"/>
    <w:rsid w:val="00614818"/>
    <w:rsid w:val="00642633"/>
    <w:rsid w:val="00667E37"/>
    <w:rsid w:val="006725A0"/>
    <w:rsid w:val="0067281C"/>
    <w:rsid w:val="00687FB1"/>
    <w:rsid w:val="006A6352"/>
    <w:rsid w:val="006B5F59"/>
    <w:rsid w:val="006C0AB8"/>
    <w:rsid w:val="006C3295"/>
    <w:rsid w:val="006D51D6"/>
    <w:rsid w:val="006E2C53"/>
    <w:rsid w:val="006E7173"/>
    <w:rsid w:val="006F222F"/>
    <w:rsid w:val="007034B5"/>
    <w:rsid w:val="007037F7"/>
    <w:rsid w:val="0070610C"/>
    <w:rsid w:val="00712A3A"/>
    <w:rsid w:val="0071452E"/>
    <w:rsid w:val="007406C3"/>
    <w:rsid w:val="007417B2"/>
    <w:rsid w:val="00775B33"/>
    <w:rsid w:val="0077747F"/>
    <w:rsid w:val="007A46E3"/>
    <w:rsid w:val="007B2516"/>
    <w:rsid w:val="007B4241"/>
    <w:rsid w:val="007C799D"/>
    <w:rsid w:val="007D3FA5"/>
    <w:rsid w:val="007D540A"/>
    <w:rsid w:val="007E4B2C"/>
    <w:rsid w:val="0081684C"/>
    <w:rsid w:val="00817F88"/>
    <w:rsid w:val="0084001F"/>
    <w:rsid w:val="0084665A"/>
    <w:rsid w:val="00874243"/>
    <w:rsid w:val="00884D3A"/>
    <w:rsid w:val="00894BFD"/>
    <w:rsid w:val="008A1F89"/>
    <w:rsid w:val="008B383F"/>
    <w:rsid w:val="008C54E6"/>
    <w:rsid w:val="008E1A62"/>
    <w:rsid w:val="008E36D6"/>
    <w:rsid w:val="008E6B0F"/>
    <w:rsid w:val="00902543"/>
    <w:rsid w:val="009050B5"/>
    <w:rsid w:val="009113CC"/>
    <w:rsid w:val="0092402E"/>
    <w:rsid w:val="00933BDC"/>
    <w:rsid w:val="00941B81"/>
    <w:rsid w:val="00945315"/>
    <w:rsid w:val="00953459"/>
    <w:rsid w:val="00956E6F"/>
    <w:rsid w:val="00960FD4"/>
    <w:rsid w:val="009666A8"/>
    <w:rsid w:val="00984958"/>
    <w:rsid w:val="009914A7"/>
    <w:rsid w:val="009928E1"/>
    <w:rsid w:val="009A2950"/>
    <w:rsid w:val="009A55A0"/>
    <w:rsid w:val="009D4DFB"/>
    <w:rsid w:val="009E05CE"/>
    <w:rsid w:val="009E5797"/>
    <w:rsid w:val="009F6796"/>
    <w:rsid w:val="00A02C16"/>
    <w:rsid w:val="00A1298D"/>
    <w:rsid w:val="00A31BA8"/>
    <w:rsid w:val="00A3675A"/>
    <w:rsid w:val="00A530E7"/>
    <w:rsid w:val="00A62923"/>
    <w:rsid w:val="00A71E41"/>
    <w:rsid w:val="00A7396C"/>
    <w:rsid w:val="00A73F76"/>
    <w:rsid w:val="00AA5452"/>
    <w:rsid w:val="00AC1C6A"/>
    <w:rsid w:val="00AC714D"/>
    <w:rsid w:val="00AD5157"/>
    <w:rsid w:val="00AE18FE"/>
    <w:rsid w:val="00AF5ACA"/>
    <w:rsid w:val="00B008EE"/>
    <w:rsid w:val="00B137A1"/>
    <w:rsid w:val="00B168B4"/>
    <w:rsid w:val="00B320FE"/>
    <w:rsid w:val="00B32B66"/>
    <w:rsid w:val="00B57DA3"/>
    <w:rsid w:val="00BA50CB"/>
    <w:rsid w:val="00BA7026"/>
    <w:rsid w:val="00BB4D46"/>
    <w:rsid w:val="00BC1068"/>
    <w:rsid w:val="00BE5079"/>
    <w:rsid w:val="00BF33B6"/>
    <w:rsid w:val="00BF4D67"/>
    <w:rsid w:val="00C07254"/>
    <w:rsid w:val="00C41A82"/>
    <w:rsid w:val="00C450C1"/>
    <w:rsid w:val="00C64428"/>
    <w:rsid w:val="00C85C06"/>
    <w:rsid w:val="00CB0A01"/>
    <w:rsid w:val="00CC529B"/>
    <w:rsid w:val="00CD2C6E"/>
    <w:rsid w:val="00CD7639"/>
    <w:rsid w:val="00CE3777"/>
    <w:rsid w:val="00D00BBB"/>
    <w:rsid w:val="00D0579E"/>
    <w:rsid w:val="00D121A8"/>
    <w:rsid w:val="00D14C9B"/>
    <w:rsid w:val="00D3016F"/>
    <w:rsid w:val="00D363BB"/>
    <w:rsid w:val="00D41758"/>
    <w:rsid w:val="00D46BF4"/>
    <w:rsid w:val="00D51055"/>
    <w:rsid w:val="00D55800"/>
    <w:rsid w:val="00D60085"/>
    <w:rsid w:val="00D6583F"/>
    <w:rsid w:val="00D66A40"/>
    <w:rsid w:val="00D70DBF"/>
    <w:rsid w:val="00D818A6"/>
    <w:rsid w:val="00DD3F80"/>
    <w:rsid w:val="00DE6717"/>
    <w:rsid w:val="00DF4682"/>
    <w:rsid w:val="00E07524"/>
    <w:rsid w:val="00E26079"/>
    <w:rsid w:val="00E37642"/>
    <w:rsid w:val="00E378A2"/>
    <w:rsid w:val="00E5458A"/>
    <w:rsid w:val="00E60DDA"/>
    <w:rsid w:val="00E62B6B"/>
    <w:rsid w:val="00E64129"/>
    <w:rsid w:val="00E709A4"/>
    <w:rsid w:val="00E70DC1"/>
    <w:rsid w:val="00E76BEB"/>
    <w:rsid w:val="00E877A3"/>
    <w:rsid w:val="00E96B4A"/>
    <w:rsid w:val="00EB65B0"/>
    <w:rsid w:val="00EC64D1"/>
    <w:rsid w:val="00F13A53"/>
    <w:rsid w:val="00F36764"/>
    <w:rsid w:val="00F80E24"/>
    <w:rsid w:val="00F84D10"/>
    <w:rsid w:val="00F96282"/>
    <w:rsid w:val="00F970B8"/>
    <w:rsid w:val="00FC40AE"/>
    <w:rsid w:val="00FC5319"/>
    <w:rsid w:val="00FD0070"/>
    <w:rsid w:val="00FD494F"/>
    <w:rsid w:val="00FF6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A40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D363BB"/>
    <w:pPr>
      <w:spacing w:after="0"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363BB"/>
    <w:rPr>
      <w:rFonts w:ascii="Impact" w:hAnsi="Impact" w:cs="Impact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363BB"/>
    <w:rPr>
      <w:rFonts w:ascii="Arial Narrow" w:hAnsi="Arial Narrow" w:cs="Arial Narrow"/>
      <w:sz w:val="24"/>
      <w:szCs w:val="24"/>
    </w:rPr>
  </w:style>
  <w:style w:type="paragraph" w:styleId="ListParagraph">
    <w:name w:val="List Paragraph"/>
    <w:basedOn w:val="Normal"/>
    <w:uiPriority w:val="99"/>
    <w:qFormat/>
    <w:rsid w:val="00585739"/>
    <w:pPr>
      <w:ind w:left="720"/>
    </w:pPr>
  </w:style>
  <w:style w:type="table" w:styleId="TableGrid">
    <w:name w:val="Table Grid"/>
    <w:basedOn w:val="TableNormal"/>
    <w:uiPriority w:val="99"/>
    <w:rsid w:val="003E36D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Normal"/>
    <w:uiPriority w:val="99"/>
    <w:rsid w:val="009D4DFB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cs="Calibri"/>
      <w:sz w:val="24"/>
      <w:szCs w:val="24"/>
    </w:rPr>
  </w:style>
  <w:style w:type="paragraph" w:customStyle="1" w:styleId="TimesNewRoman">
    <w:name w:val="Обычный + Times New Roman"/>
    <w:aliases w:val="12 пт,По ширине,Первая строка:  1 см,После:  0 ..."/>
    <w:basedOn w:val="ConsPlusNormal"/>
    <w:uiPriority w:val="99"/>
    <w:rsid w:val="007B4241"/>
    <w:pPr>
      <w:ind w:firstLine="540"/>
      <w:jc w:val="both"/>
    </w:pPr>
  </w:style>
  <w:style w:type="paragraph" w:styleId="Header">
    <w:name w:val="header"/>
    <w:basedOn w:val="Normal"/>
    <w:link w:val="HeaderChar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933FA"/>
  </w:style>
  <w:style w:type="character" w:styleId="PageNumber">
    <w:name w:val="page number"/>
    <w:basedOn w:val="DefaultParagraphFont"/>
    <w:uiPriority w:val="99"/>
    <w:rsid w:val="007C799D"/>
  </w:style>
  <w:style w:type="paragraph" w:styleId="Footer">
    <w:name w:val="footer"/>
    <w:basedOn w:val="Normal"/>
    <w:link w:val="FooterChar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933FA"/>
  </w:style>
  <w:style w:type="character" w:styleId="Hyperlink">
    <w:name w:val="Hyperlink"/>
    <w:basedOn w:val="DefaultParagraphFont"/>
    <w:uiPriority w:val="99"/>
    <w:semiHidden/>
    <w:rsid w:val="0048655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48655E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onsPlusTitle">
    <w:name w:val="ConsPlusTitle"/>
    <w:uiPriority w:val="99"/>
    <w:rsid w:val="00667E37"/>
    <w:pPr>
      <w:widowControl w:val="0"/>
      <w:autoSpaceDE w:val="0"/>
      <w:autoSpaceDN w:val="0"/>
    </w:pPr>
    <w:rPr>
      <w:rFonts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95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9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</TotalTime>
  <Pages>2</Pages>
  <Words>354</Words>
  <Characters>2020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Лосева Е.Ю.</cp:lastModifiedBy>
  <cp:revision>6</cp:revision>
  <cp:lastPrinted>2020-12-22T09:05:00Z</cp:lastPrinted>
  <dcterms:created xsi:type="dcterms:W3CDTF">2023-01-09T14:36:00Z</dcterms:created>
  <dcterms:modified xsi:type="dcterms:W3CDTF">2023-01-16T09:34:00Z</dcterms:modified>
</cp:coreProperties>
</file>